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7BA22D" w14:textId="77777777" w:rsidR="003C1B6C" w:rsidRDefault="000133A4" w:rsidP="005C52F4">
      <w:bookmarkStart w:id="0" w:name="_GoBack"/>
      <w:bookmarkEnd w:id="0"/>
      <w:r>
        <w:t>Nr. und Name des Moduls:</w:t>
      </w:r>
      <w:r>
        <w:tab/>
      </w:r>
      <w:r>
        <w:rPr>
          <w:highlight w:val="yellow"/>
        </w:rPr>
        <w:t xml:space="preserve">BA[Zahl] </w:t>
      </w:r>
      <w:r w:rsidR="006B69AF">
        <w:rPr>
          <w:highlight w:val="yellow"/>
        </w:rPr>
        <w:t xml:space="preserve">UND </w:t>
      </w:r>
      <w:r>
        <w:rPr>
          <w:highlight w:val="yellow"/>
        </w:rPr>
        <w:t>MODULNAME</w:t>
      </w:r>
      <w:r>
        <w:br/>
        <w:t>Name des</w:t>
      </w:r>
      <w:r w:rsidR="005C52F4">
        <w:t xml:space="preserve"> Seminar</w:t>
      </w:r>
      <w:r>
        <w:t>s</w:t>
      </w:r>
      <w:r w:rsidR="005C52F4">
        <w:t>:</w:t>
      </w:r>
      <w:r>
        <w:tab/>
      </w:r>
      <w:r>
        <w:tab/>
      </w:r>
      <w:r w:rsidR="005C52F4" w:rsidRPr="005C52F4">
        <w:rPr>
          <w:highlight w:val="yellow"/>
        </w:rPr>
        <w:t>NAME DES SEMI</w:t>
      </w:r>
      <w:r w:rsidR="005C52F4" w:rsidRPr="006B69AF">
        <w:rPr>
          <w:highlight w:val="yellow"/>
        </w:rPr>
        <w:t>NAR</w:t>
      </w:r>
      <w:r w:rsidR="006B69AF" w:rsidRPr="006B69AF">
        <w:rPr>
          <w:highlight w:val="yellow"/>
        </w:rPr>
        <w:t>S</w:t>
      </w:r>
      <w:r w:rsidR="005C52F4">
        <w:br/>
      </w:r>
      <w:proofErr w:type="spellStart"/>
      <w:r w:rsidR="005C52F4">
        <w:t>Semster</w:t>
      </w:r>
      <w:proofErr w:type="spellEnd"/>
      <w:r w:rsidR="005C52F4">
        <w:t>:</w:t>
      </w:r>
      <w:r w:rsidR="005C52F4">
        <w:tab/>
      </w:r>
      <w:r w:rsidR="005C52F4">
        <w:tab/>
      </w:r>
      <w:r w:rsidR="005C52F4">
        <w:tab/>
      </w:r>
      <w:r w:rsidR="005C52F4" w:rsidRPr="005C52F4">
        <w:rPr>
          <w:highlight w:val="yellow"/>
        </w:rPr>
        <w:t>WS 2019/2020</w:t>
      </w:r>
      <w:r w:rsidR="005C52F4">
        <w:br/>
        <w:t xml:space="preserve">Name: </w:t>
      </w:r>
      <w:r w:rsidR="005C52F4">
        <w:tab/>
      </w:r>
      <w:r w:rsidR="005C52F4">
        <w:tab/>
      </w:r>
      <w:r w:rsidR="005C52F4">
        <w:tab/>
      </w:r>
      <w:r w:rsidR="005C52F4">
        <w:tab/>
      </w:r>
      <w:r w:rsidR="005C52F4" w:rsidRPr="005C52F4">
        <w:rPr>
          <w:highlight w:val="yellow"/>
        </w:rPr>
        <w:t>VORNAME UND NACHNAME</w:t>
      </w:r>
      <w:r w:rsidR="005C52F4">
        <w:br/>
      </w:r>
      <w:proofErr w:type="spellStart"/>
      <w:r w:rsidR="005C52F4">
        <w:t>Martikelnummer</w:t>
      </w:r>
      <w:proofErr w:type="spellEnd"/>
      <w:r w:rsidR="005C52F4">
        <w:t xml:space="preserve">: </w:t>
      </w:r>
      <w:r w:rsidR="005C52F4">
        <w:tab/>
      </w:r>
      <w:r w:rsidR="005C52F4">
        <w:tab/>
      </w:r>
      <w:r w:rsidR="005C52F4" w:rsidRPr="005C52F4">
        <w:rPr>
          <w:highlight w:val="yellow"/>
        </w:rPr>
        <w:t>1234567</w:t>
      </w:r>
      <w:r w:rsidR="003C1B6C">
        <w:br/>
        <w:t xml:space="preserve">Name des </w:t>
      </w:r>
      <w:proofErr w:type="spellStart"/>
      <w:r w:rsidR="003C1B6C">
        <w:t>eduScrum</w:t>
      </w:r>
      <w:proofErr w:type="spellEnd"/>
      <w:r w:rsidR="003C1B6C">
        <w:t xml:space="preserve"> Teams:</w:t>
      </w:r>
      <w:r w:rsidR="003C1B6C">
        <w:tab/>
      </w:r>
      <w:r w:rsidR="003C1B6C" w:rsidRPr="005C52F4">
        <w:rPr>
          <w:highlight w:val="yellow"/>
        </w:rPr>
        <w:t>TEAMNAMEN EINFÜGEN</w:t>
      </w:r>
    </w:p>
    <w:p w14:paraId="66094514" w14:textId="77777777" w:rsidR="005C52F4" w:rsidRDefault="005C52F4" w:rsidP="005C52F4"/>
    <w:p w14:paraId="0CABFAF8" w14:textId="77777777" w:rsidR="005C52F4" w:rsidRPr="005C52F4" w:rsidRDefault="005C52F4" w:rsidP="005C52F4">
      <w:pPr>
        <w:rPr>
          <w:b/>
          <w:bCs/>
          <w:u w:val="single"/>
        </w:rPr>
      </w:pPr>
      <w:r w:rsidRPr="005C52F4">
        <w:rPr>
          <w:b/>
          <w:bCs/>
          <w:u w:val="single"/>
        </w:rPr>
        <w:t>Einverständniserklärung</w:t>
      </w:r>
    </w:p>
    <w:p w14:paraId="3CC7A262" w14:textId="77777777" w:rsidR="005C52F4" w:rsidRDefault="005C52F4" w:rsidP="005C52F4">
      <w:r>
        <w:t>Liebe Studierende,</w:t>
      </w:r>
    </w:p>
    <w:p w14:paraId="51AD5C79" w14:textId="77777777" w:rsidR="005C52F4" w:rsidRDefault="005C52F4" w:rsidP="005C52F4">
      <w:r>
        <w:t xml:space="preserve">gerne möchte ich Ihre Reviews sowohl zur weiteren Optimierung meiner eigenen </w:t>
      </w:r>
      <w:r w:rsidR="000A238A">
        <w:t>Lehre</w:t>
      </w:r>
      <w:r>
        <w:t xml:space="preserve"> als auch zur Beforschung der didaktischen Methode „</w:t>
      </w:r>
      <w:proofErr w:type="spellStart"/>
      <w:r>
        <w:t>eduScrum</w:t>
      </w:r>
      <w:proofErr w:type="spellEnd"/>
      <w:r>
        <w:t>“ nutzen. Daher füge ich im Folgenden eine kurze Einverständniserklärung zu einer möglichen weiteren Verwertung der Daten ein. Sollten Sie mit der (anonymisierten) Verwertung nicht einverstanden sein, löschen Sie bitte den folgenden (</w:t>
      </w:r>
      <w:r w:rsidRPr="005C52F4">
        <w:rPr>
          <w:color w:val="0070C0"/>
        </w:rPr>
        <w:t xml:space="preserve">farblich </w:t>
      </w:r>
      <w:r>
        <w:t xml:space="preserve">markierten und </w:t>
      </w:r>
      <w:r w:rsidRPr="005C52F4">
        <w:rPr>
          <w:i/>
          <w:iCs/>
        </w:rPr>
        <w:t>kursiv</w:t>
      </w:r>
      <w:r>
        <w:t xml:space="preserve"> gestellten</w:t>
      </w:r>
      <w:r w:rsidR="000A238A">
        <w:t>)</w:t>
      </w:r>
      <w:r>
        <w:t xml:space="preserve"> Textbaustein aus dem Dokument. Über Ihre Unterstützung würde ich mich sehr freuen.</w:t>
      </w:r>
    </w:p>
    <w:p w14:paraId="02C163C1" w14:textId="77777777" w:rsidR="005C52F4" w:rsidRDefault="005C52F4" w:rsidP="005C52F4"/>
    <w:p w14:paraId="501C95C4" w14:textId="77777777" w:rsidR="005C52F4" w:rsidRPr="005C52F4" w:rsidRDefault="005C52F4" w:rsidP="005C52F4">
      <w:pPr>
        <w:jc w:val="both"/>
        <w:rPr>
          <w:i/>
          <w:iCs/>
          <w:color w:val="0070C0"/>
          <w:sz w:val="20"/>
          <w:szCs w:val="20"/>
        </w:rPr>
      </w:pPr>
      <w:r w:rsidRPr="005C52F4">
        <w:rPr>
          <w:i/>
          <w:iCs/>
          <w:color w:val="0070C0"/>
          <w:sz w:val="20"/>
          <w:szCs w:val="20"/>
        </w:rPr>
        <w:t xml:space="preserve">Ich bin damit einverstanden, dass die von mir gemachten Angaben gegebenenfalls zu Forschungszwecken und zur Optimierung der Hochschullehre genutzt werden. Die Texte werden anonymisiert, d.h. ohne Namen und Personenangaben gespeichert. Die wissenschaftliche Auswertung erfolgt durch </w:t>
      </w:r>
      <w:proofErr w:type="spellStart"/>
      <w:r w:rsidRPr="005C52F4">
        <w:rPr>
          <w:i/>
          <w:iCs/>
          <w:color w:val="0070C0"/>
          <w:sz w:val="20"/>
          <w:szCs w:val="20"/>
        </w:rPr>
        <w:t>Mitarbeiter_innen</w:t>
      </w:r>
      <w:proofErr w:type="spellEnd"/>
      <w:r w:rsidRPr="005C52F4">
        <w:rPr>
          <w:i/>
          <w:iCs/>
          <w:color w:val="0070C0"/>
          <w:sz w:val="20"/>
          <w:szCs w:val="20"/>
        </w:rPr>
        <w:t xml:space="preserve"> der Arbeitsgruppe Erwachsenenbildung/Weiterbildung der Philipps-Universität Marburg. Diese wurden auf das Datengeheimnis verpflichtet. Die Philipps-Universität Marburg arbeitet nach den Vorschriften der Datenschutz-Grundverordnung (DS-GVO), des Bundesdatenschutzgesetzes (BDSG (neu) 2018) vom 25.05.2018 und des Hessischen Datenschutz- und Informationsfreiheitsgesetzes (HDSIG) vom 03.05.2018 sowie allen anderen datenschutzrechtlichen Bestimmungen.</w:t>
      </w:r>
    </w:p>
    <w:p w14:paraId="73AA51F3" w14:textId="77777777" w:rsidR="005C52F4" w:rsidRPr="005C52F4" w:rsidRDefault="005C52F4" w:rsidP="005C52F4">
      <w:pPr>
        <w:jc w:val="both"/>
        <w:rPr>
          <w:i/>
          <w:iCs/>
          <w:color w:val="0070C0"/>
          <w:sz w:val="20"/>
          <w:szCs w:val="20"/>
        </w:rPr>
      </w:pPr>
      <w:r w:rsidRPr="005C52F4">
        <w:rPr>
          <w:i/>
          <w:iCs/>
          <w:color w:val="0070C0"/>
          <w:sz w:val="20"/>
          <w:szCs w:val="20"/>
        </w:rPr>
        <w:t>Ich erkläre mich damit einverstanden, dass einzelne Sätze aus den Texten, die nicht mit meiner Person in Verbindung gebracht werden können, als Material für wissenschaftliche und unterrichtende Zwecke genutzt werden können. Meine Teilnahme an der Erhebung und meine Zustimmung zur Verwendung der Daten, wie oben beschrieben, sind freiwillig. Ich habe jederzeit die Möglichkeit, meine Zustimmung zu widerrufen. Durch Verweigerung oder Widerruf entstehen mir keine Nachteile. Ich habe das Recht auf Auskunft, Berichtigung, Sperrung und Löschung, Einschränkung der Verarbeitung, Widerspruch gegen die weitere Verarbeitung sowie auf Datenübertragbarkeit meiner personenbezogenen Daten.</w:t>
      </w:r>
    </w:p>
    <w:p w14:paraId="6816CEA3" w14:textId="77777777" w:rsidR="005C52F4" w:rsidRPr="005C52F4" w:rsidRDefault="005C52F4" w:rsidP="005C52F4">
      <w:pPr>
        <w:jc w:val="both"/>
        <w:rPr>
          <w:i/>
          <w:iCs/>
          <w:color w:val="0070C0"/>
          <w:sz w:val="20"/>
          <w:szCs w:val="20"/>
        </w:rPr>
      </w:pPr>
      <w:r w:rsidRPr="005C52F4">
        <w:rPr>
          <w:i/>
          <w:iCs/>
          <w:color w:val="0070C0"/>
          <w:sz w:val="20"/>
          <w:szCs w:val="20"/>
        </w:rPr>
        <w:t>Unter diesen Bedingungen erkläre ich damit einverstanden, dass die Texte anonymisiert und ausgewertet werden.</w:t>
      </w:r>
    </w:p>
    <w:p w14:paraId="4E022AB1" w14:textId="77777777" w:rsidR="005C52F4" w:rsidRDefault="005C52F4"/>
    <w:p w14:paraId="442C9C38" w14:textId="77777777" w:rsidR="003C1B6C" w:rsidRDefault="003C1B6C">
      <w:pPr>
        <w:rPr>
          <w:b/>
          <w:bCs/>
          <w:u w:val="single"/>
        </w:rPr>
      </w:pPr>
      <w:r>
        <w:rPr>
          <w:b/>
          <w:bCs/>
          <w:u w:val="single"/>
        </w:rPr>
        <w:br w:type="page"/>
      </w:r>
    </w:p>
    <w:p w14:paraId="7E71FAF7" w14:textId="77777777" w:rsidR="005C52F4" w:rsidRPr="003C1B6C" w:rsidRDefault="003C1B6C" w:rsidP="003C1B6C">
      <w:pPr>
        <w:rPr>
          <w:b/>
          <w:bCs/>
          <w:u w:val="single"/>
        </w:rPr>
      </w:pPr>
      <w:r w:rsidRPr="003C1B6C">
        <w:rPr>
          <w:b/>
          <w:bCs/>
          <w:u w:val="single"/>
        </w:rPr>
        <w:lastRenderedPageBreak/>
        <w:t>1.</w:t>
      </w:r>
      <w:r>
        <w:rPr>
          <w:b/>
          <w:bCs/>
          <w:u w:val="single"/>
        </w:rPr>
        <w:t xml:space="preserve"> </w:t>
      </w:r>
      <w:r w:rsidRPr="003C1B6C">
        <w:rPr>
          <w:b/>
          <w:bCs/>
          <w:u w:val="single"/>
        </w:rPr>
        <w:t>Sprint</w:t>
      </w:r>
    </w:p>
    <w:p w14:paraId="75B5C1C6" w14:textId="77777777" w:rsidR="003C1B6C" w:rsidRDefault="003C1B6C"/>
    <w:p w14:paraId="58D7C66F" w14:textId="77777777" w:rsidR="0024321F" w:rsidRDefault="005C52F4">
      <w:r>
        <w:t xml:space="preserve">Thema des </w:t>
      </w:r>
      <w:r w:rsidR="003C1B6C">
        <w:t>Sprints</w:t>
      </w:r>
      <w:r>
        <w:t>:</w:t>
      </w:r>
      <w:r>
        <w:tab/>
      </w:r>
      <w:r w:rsidRPr="005C52F4">
        <w:rPr>
          <w:highlight w:val="yellow"/>
        </w:rPr>
        <w:t>NAME DES SPRINTTHEMAS</w:t>
      </w:r>
    </w:p>
    <w:p w14:paraId="68E473C0" w14:textId="77777777" w:rsidR="003C1B6C" w:rsidRDefault="003C1B6C">
      <w:pPr>
        <w:rPr>
          <w:u w:val="single"/>
        </w:rPr>
      </w:pPr>
      <w:r w:rsidRPr="003C1B6C">
        <w:rPr>
          <w:u w:val="single"/>
        </w:rPr>
        <w:t>Einzelreflexion:</w:t>
      </w:r>
    </w:p>
    <w:p w14:paraId="1F398E61" w14:textId="77777777" w:rsidR="003C1B6C" w:rsidRPr="003C1B6C" w:rsidRDefault="003C1B6C" w:rsidP="003C1B6C">
      <w:r w:rsidRPr="003C1B6C">
        <w:t>1. Was lief gut?</w:t>
      </w:r>
    </w:p>
    <w:p w14:paraId="7E17DBDA" w14:textId="77777777" w:rsidR="003C1B6C" w:rsidRPr="003C1B6C" w:rsidRDefault="003C1B6C" w:rsidP="003C1B6C">
      <w:r w:rsidRPr="003C1B6C">
        <w:t>2. Was könnte bzw. sollte besser laufen?</w:t>
      </w:r>
    </w:p>
    <w:p w14:paraId="745A385F" w14:textId="77777777" w:rsidR="003C1B6C" w:rsidRPr="003C1B6C" w:rsidRDefault="003C1B6C" w:rsidP="003C1B6C">
      <w:r w:rsidRPr="003C1B6C">
        <w:t>3. Was sollte nicht mehr passieren?</w:t>
      </w:r>
    </w:p>
    <w:p w14:paraId="44319038" w14:textId="77777777" w:rsidR="003C1B6C" w:rsidRDefault="003C1B6C" w:rsidP="003C1B6C">
      <w:r w:rsidRPr="003C1B6C">
        <w:t>4. Welche Maßnahme wollen wir in den nächsten Sprint aufnehmen?</w:t>
      </w:r>
    </w:p>
    <w:p w14:paraId="3C7689FD" w14:textId="77777777" w:rsidR="003C1B6C" w:rsidRDefault="003C1B6C" w:rsidP="003C1B6C"/>
    <w:p w14:paraId="2A9879FD" w14:textId="77777777" w:rsidR="003C1B6C" w:rsidRPr="003C1B6C" w:rsidRDefault="003C1B6C" w:rsidP="003C1B6C">
      <w:pPr>
        <w:rPr>
          <w:u w:val="single"/>
        </w:rPr>
      </w:pPr>
      <w:r w:rsidRPr="003C1B6C">
        <w:rPr>
          <w:u w:val="single"/>
        </w:rPr>
        <w:t>Ergebnis der Gruppendiskussion (Protokollauszug):</w:t>
      </w:r>
    </w:p>
    <w:p w14:paraId="368CB8E6" w14:textId="77777777" w:rsidR="003C1B6C" w:rsidRDefault="003C1B6C" w:rsidP="003C1B6C"/>
    <w:p w14:paraId="4F9E2F2A" w14:textId="77777777" w:rsidR="003C1B6C" w:rsidRPr="003C1B6C" w:rsidRDefault="003C1B6C" w:rsidP="003C1B6C">
      <w:r w:rsidRPr="003C1B6C">
        <w:t>1. Was lief gut?</w:t>
      </w:r>
    </w:p>
    <w:p w14:paraId="02842F69" w14:textId="77777777" w:rsidR="003C1B6C" w:rsidRPr="003C1B6C" w:rsidRDefault="003C1B6C" w:rsidP="003C1B6C">
      <w:r w:rsidRPr="003C1B6C">
        <w:t>2. Was könnte bzw. sollte besser laufen?</w:t>
      </w:r>
    </w:p>
    <w:p w14:paraId="241B77C2" w14:textId="77777777" w:rsidR="003C1B6C" w:rsidRPr="003C1B6C" w:rsidRDefault="003C1B6C" w:rsidP="003C1B6C">
      <w:r w:rsidRPr="003C1B6C">
        <w:t>3. Was sollte nicht mehr passieren?</w:t>
      </w:r>
    </w:p>
    <w:p w14:paraId="4CCE1230" w14:textId="77777777" w:rsidR="003C1B6C" w:rsidRDefault="003C1B6C" w:rsidP="003C1B6C">
      <w:r w:rsidRPr="003C1B6C">
        <w:t>4. Welche Maßnahme wollen wir in den nächsten Sprint aufnehmen?</w:t>
      </w:r>
    </w:p>
    <w:p w14:paraId="189C9B93" w14:textId="77777777" w:rsidR="003C1B6C" w:rsidRDefault="003C1B6C" w:rsidP="003C1B6C"/>
    <w:p w14:paraId="4B090B9A" w14:textId="77777777" w:rsidR="003C1B6C" w:rsidRDefault="003C1B6C" w:rsidP="003C1B6C"/>
    <w:p w14:paraId="350EEB70" w14:textId="77777777" w:rsidR="003C1B6C" w:rsidRDefault="003C1B6C">
      <w:pPr>
        <w:rPr>
          <w:b/>
          <w:bCs/>
          <w:u w:val="single"/>
        </w:rPr>
      </w:pPr>
      <w:r>
        <w:rPr>
          <w:b/>
          <w:bCs/>
          <w:u w:val="single"/>
        </w:rPr>
        <w:br w:type="page"/>
      </w:r>
    </w:p>
    <w:p w14:paraId="186AEF06" w14:textId="77777777" w:rsidR="003C1B6C" w:rsidRPr="003C1B6C" w:rsidRDefault="003C1B6C" w:rsidP="003C1B6C">
      <w:pPr>
        <w:rPr>
          <w:b/>
          <w:bCs/>
          <w:u w:val="single"/>
        </w:rPr>
      </w:pPr>
      <w:r>
        <w:rPr>
          <w:b/>
          <w:bCs/>
          <w:u w:val="single"/>
        </w:rPr>
        <w:lastRenderedPageBreak/>
        <w:t>2</w:t>
      </w:r>
      <w:r w:rsidRPr="003C1B6C">
        <w:rPr>
          <w:b/>
          <w:bCs/>
          <w:u w:val="single"/>
        </w:rPr>
        <w:t>.</w:t>
      </w:r>
      <w:r>
        <w:rPr>
          <w:b/>
          <w:bCs/>
          <w:u w:val="single"/>
        </w:rPr>
        <w:t xml:space="preserve"> </w:t>
      </w:r>
      <w:r w:rsidRPr="003C1B6C">
        <w:rPr>
          <w:b/>
          <w:bCs/>
          <w:u w:val="single"/>
        </w:rPr>
        <w:t>Sprint</w:t>
      </w:r>
    </w:p>
    <w:p w14:paraId="596069A8" w14:textId="77777777" w:rsidR="003C1B6C" w:rsidRDefault="003C1B6C" w:rsidP="003C1B6C">
      <w:r>
        <w:t>Thema des Sprints:</w:t>
      </w:r>
      <w:r>
        <w:tab/>
      </w:r>
      <w:r w:rsidRPr="005C52F4">
        <w:rPr>
          <w:highlight w:val="yellow"/>
        </w:rPr>
        <w:t>NAME DES SPRINTTHEMAS</w:t>
      </w:r>
    </w:p>
    <w:p w14:paraId="62C23FE0" w14:textId="77777777" w:rsidR="003C1B6C" w:rsidRDefault="003C1B6C" w:rsidP="003C1B6C">
      <w:pPr>
        <w:rPr>
          <w:u w:val="single"/>
        </w:rPr>
      </w:pPr>
      <w:r w:rsidRPr="003C1B6C">
        <w:rPr>
          <w:u w:val="single"/>
        </w:rPr>
        <w:t>Einzelreflexion:</w:t>
      </w:r>
    </w:p>
    <w:p w14:paraId="51195927" w14:textId="77777777" w:rsidR="003C1B6C" w:rsidRPr="003C1B6C" w:rsidRDefault="003C1B6C" w:rsidP="003C1B6C">
      <w:r w:rsidRPr="003C1B6C">
        <w:t>1. Was lief gut?</w:t>
      </w:r>
    </w:p>
    <w:p w14:paraId="547E12C5" w14:textId="77777777" w:rsidR="003C1B6C" w:rsidRPr="003C1B6C" w:rsidRDefault="003C1B6C" w:rsidP="003C1B6C">
      <w:r w:rsidRPr="003C1B6C">
        <w:t>2. Was könnte bzw. sollte besser laufen?</w:t>
      </w:r>
    </w:p>
    <w:p w14:paraId="03A2F519" w14:textId="77777777" w:rsidR="003C1B6C" w:rsidRPr="003C1B6C" w:rsidRDefault="003C1B6C" w:rsidP="003C1B6C">
      <w:r w:rsidRPr="003C1B6C">
        <w:t>3. Was sollte nicht mehr passieren?</w:t>
      </w:r>
    </w:p>
    <w:p w14:paraId="1DA17848" w14:textId="77777777" w:rsidR="003C1B6C" w:rsidRDefault="003C1B6C" w:rsidP="003C1B6C">
      <w:r w:rsidRPr="003C1B6C">
        <w:t>4. Welche Maßnahme wollen wir in den nächsten Sprint aufnehmen?</w:t>
      </w:r>
    </w:p>
    <w:p w14:paraId="56901E79" w14:textId="77777777" w:rsidR="003C1B6C" w:rsidRDefault="003C1B6C" w:rsidP="003C1B6C"/>
    <w:p w14:paraId="71EDEA43" w14:textId="77777777" w:rsidR="003C1B6C" w:rsidRPr="003C1B6C" w:rsidRDefault="003C1B6C" w:rsidP="003C1B6C">
      <w:pPr>
        <w:rPr>
          <w:u w:val="single"/>
        </w:rPr>
      </w:pPr>
      <w:r w:rsidRPr="003C1B6C">
        <w:rPr>
          <w:u w:val="single"/>
        </w:rPr>
        <w:t>Ergebnis der Gruppendiskussion (Protokollauszug):</w:t>
      </w:r>
    </w:p>
    <w:p w14:paraId="4F40F22B" w14:textId="77777777" w:rsidR="003C1B6C" w:rsidRDefault="003C1B6C" w:rsidP="003C1B6C"/>
    <w:p w14:paraId="09972FC5" w14:textId="77777777" w:rsidR="003C1B6C" w:rsidRPr="003C1B6C" w:rsidRDefault="003C1B6C" w:rsidP="003C1B6C">
      <w:r w:rsidRPr="003C1B6C">
        <w:t>1. Was lief gut?</w:t>
      </w:r>
    </w:p>
    <w:p w14:paraId="08104B5F" w14:textId="77777777" w:rsidR="003C1B6C" w:rsidRPr="003C1B6C" w:rsidRDefault="003C1B6C" w:rsidP="003C1B6C">
      <w:r w:rsidRPr="003C1B6C">
        <w:t>2. Was könnte bzw. sollte besser laufen?</w:t>
      </w:r>
    </w:p>
    <w:p w14:paraId="742834D4" w14:textId="77777777" w:rsidR="003C1B6C" w:rsidRPr="003C1B6C" w:rsidRDefault="003C1B6C" w:rsidP="003C1B6C">
      <w:r w:rsidRPr="003C1B6C">
        <w:t>3. Was sollte nicht mehr passieren?</w:t>
      </w:r>
    </w:p>
    <w:p w14:paraId="457FA77F" w14:textId="77777777" w:rsidR="003C1B6C" w:rsidRDefault="003C1B6C" w:rsidP="003C1B6C">
      <w:r w:rsidRPr="003C1B6C">
        <w:t>4. Welche Maßnahme wollen wir in den nächsten Sprint aufnehmen?</w:t>
      </w:r>
    </w:p>
    <w:p w14:paraId="4D497DFD" w14:textId="77777777" w:rsidR="003C1B6C" w:rsidRDefault="003C1B6C">
      <w:r>
        <w:br w:type="page"/>
      </w:r>
    </w:p>
    <w:p w14:paraId="17733E5C" w14:textId="77777777" w:rsidR="003C1B6C" w:rsidRPr="003C1B6C" w:rsidRDefault="003C1B6C" w:rsidP="003C1B6C">
      <w:pPr>
        <w:rPr>
          <w:b/>
          <w:bCs/>
          <w:u w:val="single"/>
        </w:rPr>
      </w:pPr>
      <w:r>
        <w:rPr>
          <w:b/>
          <w:bCs/>
          <w:u w:val="single"/>
        </w:rPr>
        <w:lastRenderedPageBreak/>
        <w:t>3</w:t>
      </w:r>
      <w:r w:rsidRPr="003C1B6C">
        <w:rPr>
          <w:b/>
          <w:bCs/>
          <w:u w:val="single"/>
        </w:rPr>
        <w:t>.</w:t>
      </w:r>
      <w:r>
        <w:rPr>
          <w:b/>
          <w:bCs/>
          <w:u w:val="single"/>
        </w:rPr>
        <w:t xml:space="preserve"> </w:t>
      </w:r>
      <w:r w:rsidRPr="003C1B6C">
        <w:rPr>
          <w:b/>
          <w:bCs/>
          <w:u w:val="single"/>
        </w:rPr>
        <w:t>Sprint</w:t>
      </w:r>
    </w:p>
    <w:p w14:paraId="3B2C1508" w14:textId="77777777" w:rsidR="003C1B6C" w:rsidRDefault="003C1B6C" w:rsidP="003C1B6C">
      <w:r>
        <w:t>Thema des Sprints:</w:t>
      </w:r>
      <w:r>
        <w:tab/>
      </w:r>
      <w:r w:rsidRPr="005C52F4">
        <w:rPr>
          <w:highlight w:val="yellow"/>
        </w:rPr>
        <w:t>NAME DES SPRINTTHEMAS</w:t>
      </w:r>
    </w:p>
    <w:p w14:paraId="252FA3EE" w14:textId="77777777" w:rsidR="003C1B6C" w:rsidRDefault="003C1B6C" w:rsidP="003C1B6C">
      <w:pPr>
        <w:rPr>
          <w:u w:val="single"/>
        </w:rPr>
      </w:pPr>
      <w:r w:rsidRPr="003C1B6C">
        <w:rPr>
          <w:u w:val="single"/>
        </w:rPr>
        <w:t>Einzelreflexion:</w:t>
      </w:r>
    </w:p>
    <w:p w14:paraId="2FB0BB00" w14:textId="77777777" w:rsidR="003C1B6C" w:rsidRPr="003C1B6C" w:rsidRDefault="003C1B6C" w:rsidP="003C1B6C">
      <w:r w:rsidRPr="003C1B6C">
        <w:t>1. Was lief gut?</w:t>
      </w:r>
    </w:p>
    <w:p w14:paraId="2A02CB2A" w14:textId="77777777" w:rsidR="003C1B6C" w:rsidRPr="003C1B6C" w:rsidRDefault="003C1B6C" w:rsidP="003C1B6C">
      <w:r w:rsidRPr="003C1B6C">
        <w:t>2. Was könnte bzw. sollte besser laufen?</w:t>
      </w:r>
    </w:p>
    <w:p w14:paraId="4838CDC5" w14:textId="77777777" w:rsidR="003C1B6C" w:rsidRPr="003C1B6C" w:rsidRDefault="003C1B6C" w:rsidP="003C1B6C">
      <w:r w:rsidRPr="003C1B6C">
        <w:t>3. Was sollte nicht mehr passieren?</w:t>
      </w:r>
    </w:p>
    <w:p w14:paraId="463ACB4B" w14:textId="77777777" w:rsidR="003C1B6C" w:rsidRDefault="003C1B6C" w:rsidP="003C1B6C">
      <w:r w:rsidRPr="003C1B6C">
        <w:t>4. Welche Maßnahme wollen wir in den nächsten Sprint aufnehmen?</w:t>
      </w:r>
    </w:p>
    <w:p w14:paraId="5895D615" w14:textId="77777777" w:rsidR="003C1B6C" w:rsidRDefault="003C1B6C" w:rsidP="003C1B6C"/>
    <w:p w14:paraId="0742DBAB" w14:textId="77777777" w:rsidR="003C1B6C" w:rsidRPr="003C1B6C" w:rsidRDefault="003C1B6C" w:rsidP="003C1B6C">
      <w:pPr>
        <w:rPr>
          <w:u w:val="single"/>
        </w:rPr>
      </w:pPr>
      <w:r w:rsidRPr="003C1B6C">
        <w:rPr>
          <w:u w:val="single"/>
        </w:rPr>
        <w:t>Ergebnis der Gruppendiskussion (Protokollauszug):</w:t>
      </w:r>
    </w:p>
    <w:p w14:paraId="2AF1E226" w14:textId="77777777" w:rsidR="003C1B6C" w:rsidRDefault="003C1B6C" w:rsidP="003C1B6C"/>
    <w:p w14:paraId="1C7D9A08" w14:textId="77777777" w:rsidR="003C1B6C" w:rsidRPr="003C1B6C" w:rsidRDefault="003C1B6C" w:rsidP="003C1B6C">
      <w:r w:rsidRPr="003C1B6C">
        <w:t>1. Was lief gut?</w:t>
      </w:r>
    </w:p>
    <w:p w14:paraId="198AF0A9" w14:textId="77777777" w:rsidR="003C1B6C" w:rsidRPr="003C1B6C" w:rsidRDefault="003C1B6C" w:rsidP="003C1B6C">
      <w:r w:rsidRPr="003C1B6C">
        <w:t>2. Was könnte bzw. sollte besser laufen?</w:t>
      </w:r>
    </w:p>
    <w:p w14:paraId="023F4F60" w14:textId="77777777" w:rsidR="003C1B6C" w:rsidRPr="003C1B6C" w:rsidRDefault="003C1B6C" w:rsidP="003C1B6C">
      <w:r w:rsidRPr="003C1B6C">
        <w:t>3. Was sollte nicht mehr passieren?</w:t>
      </w:r>
    </w:p>
    <w:p w14:paraId="51D4D065" w14:textId="77777777" w:rsidR="003C1B6C" w:rsidRDefault="003C1B6C" w:rsidP="003C1B6C">
      <w:r w:rsidRPr="003C1B6C">
        <w:t>4. Welche Maßnahme wollen wir in den nächsten Sprint aufnehmen?</w:t>
      </w:r>
    </w:p>
    <w:p w14:paraId="6C4B8736" w14:textId="77777777" w:rsidR="003C1B6C" w:rsidRDefault="003C1B6C">
      <w:r>
        <w:br w:type="page"/>
      </w:r>
    </w:p>
    <w:p w14:paraId="288F0F44" w14:textId="77777777" w:rsidR="003C1B6C" w:rsidRPr="003C1B6C" w:rsidRDefault="003C1B6C" w:rsidP="003C1B6C">
      <w:pPr>
        <w:rPr>
          <w:b/>
          <w:bCs/>
          <w:u w:val="single"/>
        </w:rPr>
      </w:pPr>
      <w:r>
        <w:rPr>
          <w:b/>
          <w:bCs/>
          <w:u w:val="single"/>
        </w:rPr>
        <w:lastRenderedPageBreak/>
        <w:t>4</w:t>
      </w:r>
      <w:r w:rsidRPr="003C1B6C">
        <w:rPr>
          <w:b/>
          <w:bCs/>
          <w:u w:val="single"/>
        </w:rPr>
        <w:t>.</w:t>
      </w:r>
      <w:r>
        <w:rPr>
          <w:b/>
          <w:bCs/>
          <w:u w:val="single"/>
        </w:rPr>
        <w:t xml:space="preserve"> </w:t>
      </w:r>
      <w:r w:rsidRPr="003C1B6C">
        <w:rPr>
          <w:b/>
          <w:bCs/>
          <w:u w:val="single"/>
        </w:rPr>
        <w:t>Sprint</w:t>
      </w:r>
    </w:p>
    <w:p w14:paraId="134965DE" w14:textId="77777777" w:rsidR="003C1B6C" w:rsidRDefault="003C1B6C" w:rsidP="003C1B6C">
      <w:r>
        <w:t>Thema des Sprints:</w:t>
      </w:r>
      <w:r>
        <w:tab/>
      </w:r>
      <w:r w:rsidRPr="005C52F4">
        <w:rPr>
          <w:highlight w:val="yellow"/>
        </w:rPr>
        <w:t>NAME DES SPRINTTHEMAS</w:t>
      </w:r>
    </w:p>
    <w:p w14:paraId="01D5B80A" w14:textId="77777777" w:rsidR="003C1B6C" w:rsidRDefault="003C1B6C" w:rsidP="003C1B6C">
      <w:pPr>
        <w:rPr>
          <w:u w:val="single"/>
        </w:rPr>
      </w:pPr>
      <w:r w:rsidRPr="003C1B6C">
        <w:rPr>
          <w:u w:val="single"/>
        </w:rPr>
        <w:t>Einzelreflexion:</w:t>
      </w:r>
    </w:p>
    <w:p w14:paraId="7F02088F" w14:textId="77777777" w:rsidR="003C1B6C" w:rsidRPr="003C1B6C" w:rsidRDefault="003C1B6C" w:rsidP="003C1B6C">
      <w:r w:rsidRPr="003C1B6C">
        <w:t>1. Was lief gut?</w:t>
      </w:r>
    </w:p>
    <w:p w14:paraId="0C0F473F" w14:textId="77777777" w:rsidR="003C1B6C" w:rsidRPr="003C1B6C" w:rsidRDefault="003C1B6C" w:rsidP="003C1B6C">
      <w:r w:rsidRPr="003C1B6C">
        <w:t>2. Was könnte bzw. sollte besser laufen?</w:t>
      </w:r>
    </w:p>
    <w:p w14:paraId="412CF8A7" w14:textId="77777777" w:rsidR="003C1B6C" w:rsidRPr="003C1B6C" w:rsidRDefault="003C1B6C" w:rsidP="003C1B6C">
      <w:r w:rsidRPr="003C1B6C">
        <w:t>3. Was sollte nicht mehr passieren?</w:t>
      </w:r>
    </w:p>
    <w:p w14:paraId="754C046B" w14:textId="77777777" w:rsidR="003C1B6C" w:rsidRDefault="003C1B6C" w:rsidP="003C1B6C">
      <w:r w:rsidRPr="003C1B6C">
        <w:t>4. Welche Maßnahme wollen wir in den nächsten Sprint aufnehmen?</w:t>
      </w:r>
    </w:p>
    <w:p w14:paraId="00527057" w14:textId="77777777" w:rsidR="003C1B6C" w:rsidRDefault="003C1B6C" w:rsidP="003C1B6C"/>
    <w:p w14:paraId="75AC69A2" w14:textId="77777777" w:rsidR="003C1B6C" w:rsidRPr="003C1B6C" w:rsidRDefault="003C1B6C" w:rsidP="003C1B6C">
      <w:pPr>
        <w:rPr>
          <w:u w:val="single"/>
        </w:rPr>
      </w:pPr>
      <w:r w:rsidRPr="003C1B6C">
        <w:rPr>
          <w:u w:val="single"/>
        </w:rPr>
        <w:t>Ergebnis der Gruppendiskussion (Protokollauszug):</w:t>
      </w:r>
    </w:p>
    <w:p w14:paraId="725D5640" w14:textId="77777777" w:rsidR="003C1B6C" w:rsidRDefault="003C1B6C" w:rsidP="003C1B6C"/>
    <w:p w14:paraId="01C2BAC8" w14:textId="77777777" w:rsidR="003C1B6C" w:rsidRPr="003C1B6C" w:rsidRDefault="003C1B6C" w:rsidP="003C1B6C">
      <w:r w:rsidRPr="003C1B6C">
        <w:t>1. Was lief gut?</w:t>
      </w:r>
    </w:p>
    <w:p w14:paraId="268442EE" w14:textId="77777777" w:rsidR="003C1B6C" w:rsidRPr="003C1B6C" w:rsidRDefault="003C1B6C" w:rsidP="003C1B6C">
      <w:r w:rsidRPr="003C1B6C">
        <w:t>2. Was könnte bzw. sollte besser laufen?</w:t>
      </w:r>
    </w:p>
    <w:p w14:paraId="3B0867C0" w14:textId="77777777" w:rsidR="003C1B6C" w:rsidRPr="003C1B6C" w:rsidRDefault="003C1B6C" w:rsidP="003C1B6C">
      <w:r w:rsidRPr="003C1B6C">
        <w:t>3. Was sollte nicht mehr passieren?</w:t>
      </w:r>
    </w:p>
    <w:p w14:paraId="4C80FF93" w14:textId="77777777" w:rsidR="003C1B6C" w:rsidRDefault="003C1B6C" w:rsidP="003C1B6C">
      <w:r w:rsidRPr="003C1B6C">
        <w:t>4. Welche Maßnahme wollen wir in den nächsten Sprint aufnehmen?</w:t>
      </w:r>
    </w:p>
    <w:p w14:paraId="0BD9878B" w14:textId="77777777" w:rsidR="003C1B6C" w:rsidRDefault="003C1B6C">
      <w:r>
        <w:br w:type="page"/>
      </w:r>
    </w:p>
    <w:p w14:paraId="33318A82" w14:textId="77777777" w:rsidR="003C1B6C" w:rsidRPr="003C1B6C" w:rsidRDefault="003C1B6C" w:rsidP="003C1B6C">
      <w:pPr>
        <w:rPr>
          <w:b/>
          <w:bCs/>
          <w:u w:val="single"/>
        </w:rPr>
      </w:pPr>
      <w:r>
        <w:rPr>
          <w:b/>
          <w:bCs/>
          <w:u w:val="single"/>
        </w:rPr>
        <w:lastRenderedPageBreak/>
        <w:t>5</w:t>
      </w:r>
      <w:r w:rsidRPr="003C1B6C">
        <w:rPr>
          <w:b/>
          <w:bCs/>
          <w:u w:val="single"/>
        </w:rPr>
        <w:t>.</w:t>
      </w:r>
      <w:r>
        <w:rPr>
          <w:b/>
          <w:bCs/>
          <w:u w:val="single"/>
        </w:rPr>
        <w:t xml:space="preserve"> </w:t>
      </w:r>
      <w:r w:rsidRPr="003C1B6C">
        <w:rPr>
          <w:b/>
          <w:bCs/>
          <w:u w:val="single"/>
        </w:rPr>
        <w:t>Sprint</w:t>
      </w:r>
    </w:p>
    <w:p w14:paraId="0E9B5ABF" w14:textId="77777777" w:rsidR="003C1B6C" w:rsidRDefault="003C1B6C" w:rsidP="003C1B6C">
      <w:r>
        <w:t>Thema des Sprints:</w:t>
      </w:r>
      <w:r>
        <w:tab/>
      </w:r>
      <w:r w:rsidRPr="005C52F4">
        <w:rPr>
          <w:highlight w:val="yellow"/>
        </w:rPr>
        <w:t>NAME DES SPRINTTHEMAS</w:t>
      </w:r>
    </w:p>
    <w:p w14:paraId="78F509BB" w14:textId="77777777" w:rsidR="003C1B6C" w:rsidRDefault="003C1B6C" w:rsidP="003C1B6C">
      <w:pPr>
        <w:rPr>
          <w:u w:val="single"/>
        </w:rPr>
      </w:pPr>
      <w:r w:rsidRPr="003C1B6C">
        <w:rPr>
          <w:u w:val="single"/>
        </w:rPr>
        <w:t>Einzelreflexion:</w:t>
      </w:r>
    </w:p>
    <w:p w14:paraId="6B833B8C" w14:textId="77777777" w:rsidR="003C1B6C" w:rsidRPr="003C1B6C" w:rsidRDefault="003C1B6C" w:rsidP="003C1B6C">
      <w:r w:rsidRPr="003C1B6C">
        <w:t>1. Was lief gut?</w:t>
      </w:r>
    </w:p>
    <w:p w14:paraId="24906A5D" w14:textId="77777777" w:rsidR="003C1B6C" w:rsidRPr="003C1B6C" w:rsidRDefault="003C1B6C" w:rsidP="003C1B6C">
      <w:r w:rsidRPr="003C1B6C">
        <w:t>2. Was könnte bzw. sollte besser laufen?</w:t>
      </w:r>
    </w:p>
    <w:p w14:paraId="534D390B" w14:textId="77777777" w:rsidR="003C1B6C" w:rsidRPr="003C1B6C" w:rsidRDefault="003C1B6C" w:rsidP="003C1B6C">
      <w:r w:rsidRPr="003C1B6C">
        <w:t>3. Was sollte nicht mehr passieren?</w:t>
      </w:r>
    </w:p>
    <w:p w14:paraId="54922ADE" w14:textId="77777777" w:rsidR="003C1B6C" w:rsidRDefault="003C1B6C" w:rsidP="003C1B6C">
      <w:r w:rsidRPr="003C1B6C">
        <w:t>4. Welche Maßnahme wollen wir in den nächsten Sprint aufnehmen?</w:t>
      </w:r>
    </w:p>
    <w:p w14:paraId="0683789E" w14:textId="77777777" w:rsidR="003C1B6C" w:rsidRDefault="003C1B6C" w:rsidP="003C1B6C"/>
    <w:p w14:paraId="7CB70370" w14:textId="77777777" w:rsidR="003C1B6C" w:rsidRPr="003C1B6C" w:rsidRDefault="003C1B6C" w:rsidP="003C1B6C">
      <w:pPr>
        <w:rPr>
          <w:u w:val="single"/>
        </w:rPr>
      </w:pPr>
      <w:r w:rsidRPr="003C1B6C">
        <w:rPr>
          <w:u w:val="single"/>
        </w:rPr>
        <w:t>Ergebnis der Gruppendiskussion (Protokollauszug):</w:t>
      </w:r>
    </w:p>
    <w:p w14:paraId="140BC8D1" w14:textId="77777777" w:rsidR="003C1B6C" w:rsidRDefault="003C1B6C" w:rsidP="003C1B6C"/>
    <w:p w14:paraId="2323A769" w14:textId="77777777" w:rsidR="003C1B6C" w:rsidRPr="003C1B6C" w:rsidRDefault="003C1B6C" w:rsidP="003C1B6C">
      <w:r w:rsidRPr="003C1B6C">
        <w:t>1. Was lief gut?</w:t>
      </w:r>
    </w:p>
    <w:p w14:paraId="29DA2470" w14:textId="77777777" w:rsidR="003C1B6C" w:rsidRPr="003C1B6C" w:rsidRDefault="003C1B6C" w:rsidP="003C1B6C">
      <w:r w:rsidRPr="003C1B6C">
        <w:t>2. Was könnte bzw. sollte besser laufen?</w:t>
      </w:r>
    </w:p>
    <w:p w14:paraId="30B4A67E" w14:textId="77777777" w:rsidR="003C1B6C" w:rsidRPr="003C1B6C" w:rsidRDefault="003C1B6C" w:rsidP="003C1B6C">
      <w:r w:rsidRPr="003C1B6C">
        <w:t>3. Was sollte nicht mehr passieren?</w:t>
      </w:r>
    </w:p>
    <w:p w14:paraId="1D640665" w14:textId="77777777" w:rsidR="003C1B6C" w:rsidRDefault="003C1B6C" w:rsidP="003C1B6C">
      <w:r w:rsidRPr="003C1B6C">
        <w:t>4. Welche Maßnahme wollen wir in den nächsten Sprint aufnehmen?</w:t>
      </w:r>
    </w:p>
    <w:p w14:paraId="21560345" w14:textId="77777777" w:rsidR="003C1B6C" w:rsidRDefault="003C1B6C" w:rsidP="003C1B6C"/>
    <w:p w14:paraId="7BC838D7" w14:textId="77777777" w:rsidR="003C1B6C" w:rsidRDefault="003C1B6C" w:rsidP="003C1B6C"/>
    <w:p w14:paraId="4B399AF2" w14:textId="77777777" w:rsidR="003C1B6C" w:rsidRDefault="003C1B6C" w:rsidP="003C1B6C"/>
    <w:p w14:paraId="7BFA2614" w14:textId="77777777" w:rsidR="003C1B6C" w:rsidRPr="003C1B6C" w:rsidRDefault="003C1B6C" w:rsidP="003C1B6C"/>
    <w:sectPr w:rsidR="003C1B6C" w:rsidRPr="003C1B6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91356B"/>
    <w:multiLevelType w:val="hybridMultilevel"/>
    <w:tmpl w:val="71E84BF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2F4"/>
    <w:rsid w:val="000133A4"/>
    <w:rsid w:val="000A238A"/>
    <w:rsid w:val="000B5409"/>
    <w:rsid w:val="0024321F"/>
    <w:rsid w:val="003C1B6C"/>
    <w:rsid w:val="00480F27"/>
    <w:rsid w:val="005C52F4"/>
    <w:rsid w:val="006B6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CE3F5"/>
  <w15:chartTrackingRefBased/>
  <w15:docId w15:val="{8B4D4EF8-9B0C-4939-A045-D7EFC36B7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3C1B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2992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69BFF97D</Template>
  <TotalTime>0</TotalTime>
  <Pages>6</Pages>
  <Words>616</Words>
  <Characters>3882</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 Sturm</dc:creator>
  <cp:keywords/>
  <dc:description/>
  <cp:lastModifiedBy>Rundnagel, Heike</cp:lastModifiedBy>
  <cp:revision>3</cp:revision>
  <cp:lastPrinted>2019-09-20T09:07:00Z</cp:lastPrinted>
  <dcterms:created xsi:type="dcterms:W3CDTF">2019-09-20T09:04:00Z</dcterms:created>
  <dcterms:modified xsi:type="dcterms:W3CDTF">2019-09-20T09:08:00Z</dcterms:modified>
</cp:coreProperties>
</file>